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A2C11" w14:textId="77777777" w:rsidR="00803FF4" w:rsidRPr="008642EC" w:rsidRDefault="00803FF4" w:rsidP="00803FF4">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EE9769E" w14:textId="77777777" w:rsidR="00803FF4" w:rsidRPr="00992C7B" w:rsidRDefault="00803FF4" w:rsidP="00803FF4">
      <w:pPr>
        <w:pStyle w:val="BasicParagraph"/>
        <w:suppressAutoHyphens/>
        <w:spacing w:line="240" w:lineRule="auto"/>
        <w:rPr>
          <w:rFonts w:ascii="Times New Roman" w:hAnsi="Times New Roman" w:cs="Times New Roman"/>
          <w:b/>
          <w:bCs/>
          <w:color w:val="000000" w:themeColor="text1"/>
          <w:sz w:val="12"/>
          <w:szCs w:val="12"/>
        </w:rPr>
      </w:pPr>
    </w:p>
    <w:p w14:paraId="0D788190" w14:textId="77777777" w:rsidR="00803FF4" w:rsidRPr="00582653" w:rsidRDefault="00803FF4" w:rsidP="00803FF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30F3605" w14:textId="77777777" w:rsidR="00803FF4" w:rsidRDefault="00803FF4" w:rsidP="00803F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9984D4F" w14:textId="77777777" w:rsidR="00803FF4" w:rsidRDefault="00803FF4" w:rsidP="00803FF4">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2DAB454" w14:textId="77777777" w:rsidR="00803FF4" w:rsidRPr="00582653" w:rsidRDefault="00803FF4" w:rsidP="00803FF4">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863038D" wp14:editId="798C088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B44D22E" w14:textId="1FEB6B88" w:rsidR="00803FF4" w:rsidRDefault="00803FF4" w:rsidP="00803FF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A401C7A" w14:textId="77777777" w:rsidR="00803FF4" w:rsidRDefault="00803FF4" w:rsidP="00803FF4">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891787F" w14:textId="77777777" w:rsidR="00803FF4" w:rsidRPr="00582653" w:rsidRDefault="00803FF4" w:rsidP="00803FF4">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FC8637F" w14:textId="77777777" w:rsidR="00803FF4" w:rsidRPr="00582653" w:rsidRDefault="00803FF4" w:rsidP="00803F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59DE44A" w14:textId="77777777" w:rsidR="00803FF4" w:rsidRPr="008642EC" w:rsidRDefault="00803FF4" w:rsidP="00803FF4">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54BCCF7" w14:textId="77777777" w:rsidR="00803FF4" w:rsidRPr="008642EC" w:rsidRDefault="00803FF4" w:rsidP="00803FF4">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802F0A7" w14:textId="77777777" w:rsidR="00803FF4" w:rsidRPr="00582653" w:rsidRDefault="00803FF4" w:rsidP="00803FF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3D7171A" w14:textId="77777777" w:rsidR="00803FF4" w:rsidRPr="008642EC" w:rsidRDefault="00803FF4" w:rsidP="00803FF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D9E1184" w14:textId="77777777" w:rsidR="00803FF4" w:rsidRPr="008642EC" w:rsidRDefault="00803FF4" w:rsidP="00803FF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412E353" w14:textId="77777777" w:rsidR="00803FF4" w:rsidRPr="00992C7B" w:rsidRDefault="00803FF4" w:rsidP="00803FF4">
      <w:pPr>
        <w:pStyle w:val="BasicParagraph"/>
        <w:suppressAutoHyphens/>
        <w:spacing w:line="240" w:lineRule="auto"/>
        <w:ind w:left="1440"/>
        <w:rPr>
          <w:rFonts w:ascii="Times New Roman" w:hAnsi="Times New Roman" w:cs="Times New Roman"/>
          <w:color w:val="000000" w:themeColor="text1"/>
          <w:sz w:val="12"/>
          <w:szCs w:val="12"/>
        </w:rPr>
      </w:pPr>
    </w:p>
    <w:p w14:paraId="53A7B00F" w14:textId="77777777" w:rsidR="00803FF4" w:rsidRPr="00582653" w:rsidRDefault="00803FF4" w:rsidP="00803FF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319FF2C" w14:textId="77777777" w:rsidR="00803FF4" w:rsidRDefault="00803FF4" w:rsidP="00803F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75F1F03" w14:textId="77777777" w:rsidR="00803FF4" w:rsidRPr="00992C7B" w:rsidRDefault="00803FF4" w:rsidP="00803FF4">
      <w:pPr>
        <w:pStyle w:val="BasicParagraph"/>
        <w:suppressAutoHyphens/>
        <w:spacing w:line="240" w:lineRule="auto"/>
        <w:ind w:left="1440"/>
        <w:rPr>
          <w:rFonts w:ascii="Times New Roman" w:hAnsi="Times New Roman" w:cs="Times New Roman"/>
          <w:color w:val="000000" w:themeColor="text1"/>
          <w:sz w:val="12"/>
          <w:szCs w:val="12"/>
        </w:rPr>
      </w:pPr>
    </w:p>
    <w:p w14:paraId="1735A2BD" w14:textId="77777777" w:rsidR="00803FF4" w:rsidRDefault="00803FF4" w:rsidP="00803F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FB0EED1" w14:textId="77777777" w:rsidR="00803FF4" w:rsidRPr="00B87FFB" w:rsidRDefault="00803FF4" w:rsidP="00803FF4">
      <w:pPr>
        <w:pStyle w:val="BasicParagraph"/>
        <w:suppressAutoHyphens/>
        <w:spacing w:line="240" w:lineRule="auto"/>
        <w:ind w:left="1440"/>
        <w:rPr>
          <w:rFonts w:ascii="Times New Roman" w:hAnsi="Times New Roman" w:cs="Times New Roman"/>
          <w:color w:val="000000" w:themeColor="text1"/>
          <w:sz w:val="10"/>
          <w:szCs w:val="10"/>
        </w:rPr>
      </w:pPr>
    </w:p>
    <w:p w14:paraId="41C6D70A" w14:textId="77777777" w:rsidR="00803FF4" w:rsidRDefault="00803FF4" w:rsidP="00803FF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4347214" w14:textId="77777777" w:rsidR="00803FF4" w:rsidRPr="000B1EEC" w:rsidRDefault="00803FF4" w:rsidP="00803FF4">
      <w:pPr>
        <w:pStyle w:val="BasicParagraph"/>
        <w:suppressAutoHyphens/>
        <w:spacing w:line="240" w:lineRule="auto"/>
        <w:rPr>
          <w:rFonts w:ascii="Times New Roman" w:hAnsi="Times New Roman" w:cs="Times New Roman"/>
          <w:color w:val="000000" w:themeColor="text1"/>
          <w:sz w:val="10"/>
          <w:szCs w:val="10"/>
        </w:rPr>
      </w:pPr>
    </w:p>
    <w:p w14:paraId="2803DD5B" w14:textId="2589033F" w:rsidR="00803FF4" w:rsidRDefault="00803FF4" w:rsidP="00803FF4">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09BE41DC" w14:textId="77777777" w:rsidR="00803FF4" w:rsidRDefault="00803FF4">
      <w:pPr>
        <w:spacing w:before="0" w:after="160" w:line="259" w:lineRule="auto"/>
        <w:rPr>
          <w:rFonts w:ascii="Calibri" w:eastAsiaTheme="majorEastAsia" w:hAnsi="Calibri" w:cstheme="majorBidi"/>
          <w:b/>
          <w:color w:val="0031A7" w:themeColor="text2"/>
          <w:sz w:val="32"/>
          <w:szCs w:val="32"/>
        </w:rPr>
      </w:pPr>
      <w:r>
        <w:br w:type="page"/>
      </w:r>
    </w:p>
    <w:p w14:paraId="6A454352" w14:textId="374FC17A"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2"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3" w:name="_Hlk97640610"/>
            <w:bookmarkEnd w:id="2"/>
            <w:r w:rsidRPr="002175B4">
              <w:t>Ensuring our people are skilled and equipped to deliver quality service</w:t>
            </w:r>
            <w:bookmarkEnd w:id="3"/>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4"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4"/>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5"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5"/>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6" w:name="_Hlk97640773"/>
            <w:r w:rsidRPr="002175B4">
              <w:t xml:space="preserve">Incorporating technology and innovation to simplify work practices and enhance worker experiences </w:t>
            </w:r>
          </w:p>
          <w:bookmarkEnd w:id="6"/>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803FF4">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3FF4"/>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03FF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03FF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D1600023-8FE3-4581-B776-459638702C8E}"/>
</file>

<file path=customXml/itemProps3.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4.xml><?xml version="1.0" encoding="utf-8"?>
<ds:datastoreItem xmlns:ds="http://schemas.openxmlformats.org/officeDocument/2006/customXml" ds:itemID="{D67DC07F-12D6-4087-AF07-5A83FD8E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2023-07-05T05:15:00Z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